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15AFDFF" w14:textId="77777777" w:rsidR="00D404A4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9EB3B39" wp14:editId="304BD50C">
                <wp:simplePos x="0" y="0"/>
                <wp:positionH relativeFrom="column">
                  <wp:posOffset>7353300</wp:posOffset>
                </wp:positionH>
                <wp:positionV relativeFrom="paragraph">
                  <wp:posOffset>-50800</wp:posOffset>
                </wp:positionV>
                <wp:extent cx="2171700" cy="2107565"/>
                <wp:effectExtent l="19050" t="19050" r="38100" b="64135"/>
                <wp:wrapNone/>
                <wp:docPr id="2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2107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1859D2" w14:textId="77777777" w:rsidR="00AC06F1" w:rsidRDefault="000632A1" w:rsidP="000632A1">
                            <w:r>
                              <w:t>Learning Target:</w:t>
                            </w:r>
                            <w:r w:rsidR="00220785">
                              <w:t xml:space="preserve"> </w:t>
                            </w:r>
                          </w:p>
                          <w:p w14:paraId="113A827E" w14:textId="77777777" w:rsidR="001F1865" w:rsidRDefault="00766942" w:rsidP="00C57972">
                            <w:r>
                              <w:t xml:space="preserve">Algebraic symbolism </w:t>
                            </w:r>
                            <w:r w:rsidR="00C07BEC">
                              <w:t>provides a means</w:t>
                            </w:r>
                            <w:r>
                              <w:t xml:space="preserve"> to construct a rigorous proof of a generalization.</w:t>
                            </w:r>
                          </w:p>
                          <w:p w14:paraId="0CACCDE7" w14:textId="77777777"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7" o:spid="_x0000_s1026" style="position:absolute;margin-left:579pt;margin-top:-4pt;width:171pt;height:165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" strokecolor="#4f81bd" strokeweight="3pt">
                <v:shadow on="t" color="#243f60" opacity=".5" offset="1pt"/>
                <v:textbox>
                  <w:txbxContent>
                    <w:p w:rsidR="00AC06F1" w:rsidRDefault="000632A1" w:rsidP="000632A1">
                      <w:r>
                        <w:t>Learning Target:</w:t>
                      </w:r>
                      <w:r w:rsidR="00220785">
                        <w:t xml:space="preserve"> </w:t>
                      </w:r>
                    </w:p>
                    <w:p w:rsidR="001F1865" w:rsidRDefault="00766942" w:rsidP="00C57972">
                      <w:r>
                        <w:t xml:space="preserve">Algebraic symbolism </w:t>
                      </w:r>
                      <w:r w:rsidR="00C07BEC">
                        <w:t>provides a means</w:t>
                      </w:r>
                      <w:r>
                        <w:t xml:space="preserve"> to construct a rigorous proof of a generalization.</w:t>
                      </w:r>
                    </w:p>
                    <w:p w:rsidR="001F1865" w:rsidRDefault="001F1865" w:rsidP="00D8445E"/>
                  </w:txbxContent>
                </v:textbox>
              </v:roundrect>
            </w:pict>
          </mc:Fallback>
        </mc:AlternateContent>
      </w:r>
      <w:r w:rsidR="00CB79A0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38F0F1" wp14:editId="6B80479B">
                <wp:simplePos x="0" y="0"/>
                <wp:positionH relativeFrom="column">
                  <wp:posOffset>9702800</wp:posOffset>
                </wp:positionH>
                <wp:positionV relativeFrom="paragraph">
                  <wp:posOffset>-215900</wp:posOffset>
                </wp:positionV>
                <wp:extent cx="2446020" cy="2400300"/>
                <wp:effectExtent l="38100" t="38100" r="49530" b="76200"/>
                <wp:wrapNone/>
                <wp:docPr id="24" name="Oval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6020" cy="2400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521417" w14:textId="77777777" w:rsidR="001F1865" w:rsidRDefault="001E5A67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Big Idea</w:t>
                            </w:r>
                            <w:r w:rsidR="001F1865" w:rsidRPr="00B65D24">
                              <w:rPr>
                                <w:b/>
                              </w:rPr>
                              <w:t>:</w:t>
                            </w:r>
                          </w:p>
                          <w:p w14:paraId="2DD9A434" w14:textId="77777777" w:rsidR="00BA7D0D" w:rsidRPr="00BA7D0D" w:rsidRDefault="00BA7D0D" w:rsidP="00BA7D0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A7D0D">
                              <w:rPr>
                                <w:b/>
                                <w:i/>
                                <w:iCs/>
                              </w:rPr>
                              <w:t xml:space="preserve">Algebraic reasoning </w:t>
                            </w:r>
                          </w:p>
                          <w:p w14:paraId="117D1D75" w14:textId="77777777" w:rsidR="00BA7D0D" w:rsidRPr="00BA7D0D" w:rsidRDefault="00BA7D0D" w:rsidP="00BA7D0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A7D0D">
                              <w:rPr>
                                <w:b/>
                              </w:rPr>
                              <w:t>is developed through noticing, describing, representing, and proving generalizations in mathematics.</w:t>
                            </w:r>
                          </w:p>
                          <w:p w14:paraId="07DFDEAF" w14:textId="77777777" w:rsidR="001F1865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26E967F" w14:textId="77777777" w:rsidR="001F1865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7906572" w14:textId="77777777" w:rsidR="001F1865" w:rsidRPr="00B65D24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8" o:spid="_x0000_s1027" style="position:absolute;margin-left:764pt;margin-top:-17pt;width:192.6pt;height:18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" strokecolor="#c00000" strokeweight="6pt">
                <v:shadow on="t" color="#622423" opacity=".5" offset="1pt"/>
                <v:textbox>
                  <w:txbxContent>
                    <w:p w:rsidR="001F1865" w:rsidRDefault="001E5A67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Big Idea</w:t>
                      </w:r>
                      <w:r w:rsidR="001F1865" w:rsidRPr="00B65D24">
                        <w:rPr>
                          <w:b/>
                        </w:rPr>
                        <w:t>:</w:t>
                      </w:r>
                    </w:p>
                    <w:p w:rsidR="00BA7D0D" w:rsidRPr="00BA7D0D" w:rsidRDefault="00BA7D0D" w:rsidP="00BA7D0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A7D0D">
                        <w:rPr>
                          <w:b/>
                          <w:i/>
                          <w:iCs/>
                        </w:rPr>
                        <w:t xml:space="preserve">Algebraic reasoning </w:t>
                      </w:r>
                    </w:p>
                    <w:p w:rsidR="00BA7D0D" w:rsidRPr="00BA7D0D" w:rsidRDefault="00BA7D0D" w:rsidP="00BA7D0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proofErr w:type="gramStart"/>
                      <w:r w:rsidRPr="00BA7D0D">
                        <w:rPr>
                          <w:b/>
                        </w:rPr>
                        <w:t>is</w:t>
                      </w:r>
                      <w:proofErr w:type="gramEnd"/>
                      <w:r w:rsidRPr="00BA7D0D">
                        <w:rPr>
                          <w:b/>
                        </w:rPr>
                        <w:t xml:space="preserve"> developed through noticing, describing, representing, and proving generalizations in mathematics.</w:t>
                      </w:r>
                    </w:p>
                    <w:p w:rsidR="001F1865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1F1865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1F1865" w:rsidRPr="00B65D24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3480164" wp14:editId="6C6A2B5F">
                <wp:simplePos x="0" y="0"/>
                <wp:positionH relativeFrom="column">
                  <wp:posOffset>100965</wp:posOffset>
                </wp:positionH>
                <wp:positionV relativeFrom="paragraph">
                  <wp:posOffset>-175260</wp:posOffset>
                </wp:positionV>
                <wp:extent cx="5017135" cy="641985"/>
                <wp:effectExtent l="0" t="0" r="0" b="0"/>
                <wp:wrapNone/>
                <wp:docPr id="25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A5AC2F" w14:textId="77777777" w:rsidR="001F1865" w:rsidRPr="005B1FCC" w:rsidRDefault="001F1865" w:rsidP="005B1FCC">
                            <w:pPr>
                              <w:spacing w:after="0" w:line="240" w:lineRule="auto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5B1FCC">
                              <w:rPr>
                                <w:b/>
                                <w:sz w:val="44"/>
                                <w:szCs w:val="44"/>
                              </w:rPr>
                              <w:t xml:space="preserve">Learning </w:t>
                            </w:r>
                            <w:r w:rsidR="00D33472">
                              <w:rPr>
                                <w:b/>
                                <w:sz w:val="44"/>
                                <w:szCs w:val="44"/>
                              </w:rPr>
                              <w:t>Trajectory</w:t>
                            </w:r>
                          </w:p>
                          <w:p w14:paraId="1ACB4A4A" w14:textId="77777777" w:rsidR="001F1865" w:rsidRPr="00B65D24" w:rsidRDefault="002E6E93" w:rsidP="00D844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Materials: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                 Grade level:</w:t>
                            </w:r>
                            <w:r w:rsidR="00BA7D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K</w:t>
                            </w:r>
                            <w:r w:rsidR="00ED2350">
                              <w:rPr>
                                <w:b/>
                                <w:sz w:val="28"/>
                                <w:szCs w:val="28"/>
                              </w:rPr>
                              <w:t>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8" type="#_x0000_t202" style="position:absolute;margin-left:7.95pt;margin-top:-13.8pt;width:395.05pt;height:50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" stroked="f">
                <v:textbox>
                  <w:txbxContent>
                    <w:p w:rsidR="001F1865" w:rsidRPr="005B1FCC" w:rsidRDefault="001F1865" w:rsidP="005B1FCC">
                      <w:pPr>
                        <w:spacing w:after="0" w:line="240" w:lineRule="auto"/>
                        <w:rPr>
                          <w:b/>
                          <w:sz w:val="44"/>
                          <w:szCs w:val="44"/>
                        </w:rPr>
                      </w:pPr>
                      <w:r w:rsidRPr="005B1FCC">
                        <w:rPr>
                          <w:b/>
                          <w:sz w:val="44"/>
                          <w:szCs w:val="44"/>
                        </w:rPr>
                        <w:t xml:space="preserve">Learning </w:t>
                      </w:r>
                      <w:r w:rsidR="00D33472">
                        <w:rPr>
                          <w:b/>
                          <w:sz w:val="44"/>
                          <w:szCs w:val="44"/>
                        </w:rPr>
                        <w:t>Trajectory</w:t>
                      </w:r>
                    </w:p>
                    <w:p w:rsidR="001F1865" w:rsidRPr="00B65D24" w:rsidRDefault="002E6E93" w:rsidP="00D844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Materials: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 xml:space="preserve">                  Grade level:</w:t>
                      </w:r>
                      <w:r w:rsidR="00BA7D0D">
                        <w:rPr>
                          <w:b/>
                          <w:sz w:val="28"/>
                          <w:szCs w:val="28"/>
                        </w:rPr>
                        <w:t xml:space="preserve"> K</w:t>
                      </w:r>
                      <w:r w:rsidR="00ED2350">
                        <w:rPr>
                          <w:b/>
                          <w:sz w:val="28"/>
                          <w:szCs w:val="28"/>
                        </w:rPr>
                        <w:t>-8</w:t>
                      </w:r>
                    </w:p>
                  </w:txbxContent>
                </v:textbox>
              </v:shape>
            </w:pict>
          </mc:Fallback>
        </mc:AlternateContent>
      </w:r>
    </w:p>
    <w:p w14:paraId="2ACEF32F" w14:textId="77777777" w:rsidR="00D8445E" w:rsidRDefault="00AC06F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00ED7BE" wp14:editId="14777429">
                <wp:simplePos x="0" y="0"/>
                <wp:positionH relativeFrom="column">
                  <wp:posOffset>-12700</wp:posOffset>
                </wp:positionH>
                <wp:positionV relativeFrom="paragraph">
                  <wp:posOffset>248285</wp:posOffset>
                </wp:positionV>
                <wp:extent cx="3088640" cy="1218565"/>
                <wp:effectExtent l="438150" t="19050" r="35560" b="57785"/>
                <wp:wrapNone/>
                <wp:docPr id="2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8640" cy="1218565"/>
                        </a:xfrm>
                        <a:prstGeom prst="wedgeRoundRectCallout">
                          <a:avLst>
                            <a:gd name="adj1" fmla="val -68116"/>
                            <a:gd name="adj2" fmla="val -1998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957B9F" w14:textId="77777777" w:rsidR="00AC06F1" w:rsidRDefault="001F1865" w:rsidP="00AC06F1">
                            <w:pPr>
                              <w:spacing w:after="0"/>
                            </w:pPr>
                            <w:r>
                              <w:t>Prerequisite skill:</w:t>
                            </w:r>
                            <w:r w:rsidR="00AC06F1">
                              <w:t xml:space="preserve"> </w:t>
                            </w:r>
                          </w:p>
                          <w:p w14:paraId="34B452F0" w14:textId="77777777" w:rsidR="00BA7D0D" w:rsidRDefault="00BA7D0D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Properties of operations</w:t>
                            </w:r>
                          </w:p>
                          <w:p w14:paraId="04DE824E" w14:textId="77777777" w:rsidR="00AC06F1" w:rsidRDefault="00BA7D0D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Addition and subtraction problem structures (SEISMIC Summer Academy 2014)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35" o:spid="_x0000_s1029" type="#_x0000_t62" style="position:absolute;margin-left:-1pt;margin-top:19.55pt;width:243.2pt;height:95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" adj="-3913,6484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AC06F1" w:rsidRDefault="001F1865" w:rsidP="00AC06F1">
                      <w:pPr>
                        <w:spacing w:after="0"/>
                      </w:pPr>
                      <w:r>
                        <w:t>Prerequisite skill:</w:t>
                      </w:r>
                      <w:r w:rsidR="00AC06F1">
                        <w:t xml:space="preserve"> </w:t>
                      </w:r>
                    </w:p>
                    <w:p w:rsidR="00BA7D0D" w:rsidRDefault="00BA7D0D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Properties of operations</w:t>
                      </w:r>
                    </w:p>
                    <w:p w:rsidR="00AC06F1" w:rsidRDefault="00BA7D0D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Addition and subtraction problem structures (SEISMIC Summer Academy 2014)</w:t>
                      </w:r>
                    </w:p>
                  </w:txbxContent>
                </v:textbox>
              </v:shape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5AFFE18" wp14:editId="0BB3B736">
                <wp:simplePos x="0" y="0"/>
                <wp:positionH relativeFrom="column">
                  <wp:posOffset>177800</wp:posOffset>
                </wp:positionH>
                <wp:positionV relativeFrom="paragraph">
                  <wp:posOffset>143510</wp:posOffset>
                </wp:positionV>
                <wp:extent cx="4940300" cy="0"/>
                <wp:effectExtent l="6350" t="10160" r="25400" b="37465"/>
                <wp:wrapNone/>
                <wp:docPr id="2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0" o:spid="_x0000_s1026" type="#_x0000_t32" style="position:absolute;margin-left:14pt;margin-top:11.3pt;width:389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" strokeweight="1pt">
                <v:shadow on="t" color="#4e6128" opacity=".5" offset="1pt"/>
              </v:shape>
            </w:pict>
          </mc:Fallback>
        </mc:AlternateContent>
      </w:r>
    </w:p>
    <w:p w14:paraId="605419DB" w14:textId="77777777"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88859F4" wp14:editId="71EF961E">
                <wp:simplePos x="0" y="0"/>
                <wp:positionH relativeFrom="column">
                  <wp:posOffset>4914900</wp:posOffset>
                </wp:positionH>
                <wp:positionV relativeFrom="paragraph">
                  <wp:posOffset>115570</wp:posOffset>
                </wp:positionV>
                <wp:extent cx="2247900" cy="2038350"/>
                <wp:effectExtent l="19050" t="19050" r="38100" b="57150"/>
                <wp:wrapNone/>
                <wp:docPr id="2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03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84F074" w14:textId="77777777" w:rsidR="00ED2350" w:rsidRDefault="00ED2350" w:rsidP="00ED2350">
                            <w:r>
                              <w:t xml:space="preserve">Learning Target: </w:t>
                            </w:r>
                          </w:p>
                          <w:p w14:paraId="320957D3" w14:textId="77777777" w:rsidR="00ED2350" w:rsidRDefault="00766942" w:rsidP="00ED2350">
                            <w:r>
                              <w:t>Contextual and visual representations provide opportunities to construct arguments for conjectures. These representations may rely on specific examples or demonstrate generalizations.</w:t>
                            </w:r>
                          </w:p>
                          <w:p w14:paraId="2B7B10A5" w14:textId="77777777" w:rsidR="00ED2350" w:rsidRDefault="00ED2350" w:rsidP="00ED2350"/>
                          <w:p w14:paraId="2B3A5F5C" w14:textId="77777777" w:rsidR="00ED2350" w:rsidRDefault="00ED2350" w:rsidP="00ED23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30" style="position:absolute;margin-left:387pt;margin-top:9.1pt;width:177pt;height:160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" strokecolor="#4f81bd" strokeweight="3pt">
                <v:shadow on="t" color="#243f60" opacity=".5" offset="1pt"/>
                <v:textbox>
                  <w:txbxContent>
                    <w:p w:rsidR="00ED2350" w:rsidRDefault="00ED2350" w:rsidP="00ED2350">
                      <w:r>
                        <w:t xml:space="preserve">Learning Target: </w:t>
                      </w:r>
                    </w:p>
                    <w:p w:rsidR="00ED2350" w:rsidRDefault="00766942" w:rsidP="00ED2350">
                      <w:r>
                        <w:t>Contextual and visual representations provide opportunities to construct arguments for conjectures. These representations may rely on specific examples or demonstrate generalizations.</w:t>
                      </w:r>
                    </w:p>
                    <w:p w:rsidR="00ED2350" w:rsidRDefault="00ED2350" w:rsidP="00ED2350"/>
                    <w:p w:rsidR="00ED2350" w:rsidRDefault="00ED2350" w:rsidP="00ED2350"/>
                  </w:txbxContent>
                </v:textbox>
              </v:roundrect>
            </w:pict>
          </mc:Fallback>
        </mc:AlternateContent>
      </w:r>
    </w:p>
    <w:p w14:paraId="1570C0DA" w14:textId="77777777" w:rsidR="00D8445E" w:rsidRDefault="00D8445E" w:rsidP="007A69C0">
      <w:pPr>
        <w:tabs>
          <w:tab w:val="left" w:pos="1080"/>
        </w:tabs>
      </w:pPr>
    </w:p>
    <w:p w14:paraId="21A319F4" w14:textId="77777777" w:rsidR="007A69C0" w:rsidRDefault="00ED2350" w:rsidP="007A69C0">
      <w:pPr>
        <w:tabs>
          <w:tab w:val="left" w:pos="1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F5EEABF" wp14:editId="47605FF4">
                <wp:simplePos x="0" y="0"/>
                <wp:positionH relativeFrom="column">
                  <wp:posOffset>2527300</wp:posOffset>
                </wp:positionH>
                <wp:positionV relativeFrom="paragraph">
                  <wp:posOffset>243572</wp:posOffset>
                </wp:positionV>
                <wp:extent cx="2247900" cy="2025650"/>
                <wp:effectExtent l="19050" t="19050" r="38100" b="50800"/>
                <wp:wrapNone/>
                <wp:docPr id="1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025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55255B" w14:textId="77777777" w:rsidR="00AC06F1" w:rsidRDefault="000632A1" w:rsidP="000632A1">
                            <w:r>
                              <w:t>Learning Target:</w:t>
                            </w:r>
                            <w:r w:rsidR="00220785">
                              <w:t xml:space="preserve"> </w:t>
                            </w:r>
                          </w:p>
                          <w:p w14:paraId="2786F2B2" w14:textId="77777777" w:rsidR="000632A1" w:rsidRDefault="00766942" w:rsidP="000632A1">
                            <w:r>
                              <w:t>Patterns in mathematics can be noticed from specific examples and described with generalized conjectures.</w:t>
                            </w:r>
                          </w:p>
                          <w:p w14:paraId="7F1959F2" w14:textId="77777777" w:rsidR="001F1865" w:rsidRDefault="001F1865" w:rsidP="00C57972"/>
                          <w:p w14:paraId="0A9C9D77" w14:textId="77777777" w:rsidR="001F1865" w:rsidRDefault="001F1865" w:rsidP="00C57972"/>
                          <w:p w14:paraId="35519E25" w14:textId="77777777"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1" style="position:absolute;margin-left:199pt;margin-top:19.2pt;width:177pt;height:15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" strokecolor="#4f81bd" strokeweight="3pt">
                <v:shadow on="t" color="#243f60" opacity=".5" offset="1pt"/>
                <v:textbox>
                  <w:txbxContent>
                    <w:p w:rsidR="00AC06F1" w:rsidRDefault="000632A1" w:rsidP="000632A1">
                      <w:r>
                        <w:t>Learning Target:</w:t>
                      </w:r>
                      <w:r w:rsidR="00220785">
                        <w:t xml:space="preserve"> </w:t>
                      </w:r>
                    </w:p>
                    <w:p w:rsidR="000632A1" w:rsidRDefault="00766942" w:rsidP="000632A1">
                      <w:r>
                        <w:t>Patterns in mathematics can be noticed from specific examples and described with generalized conjectures.</w:t>
                      </w:r>
                    </w:p>
                    <w:p w:rsidR="001F1865" w:rsidRDefault="001F1865" w:rsidP="00C57972"/>
                    <w:p w:rsidR="001F1865" w:rsidRDefault="001F1865" w:rsidP="00C57972"/>
                    <w:p w:rsidR="001F1865" w:rsidRDefault="001F1865" w:rsidP="00D8445E"/>
                  </w:txbxContent>
                </v:textbox>
              </v:roundrect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74DE0D1" wp14:editId="61B68F36">
                <wp:simplePos x="0" y="0"/>
                <wp:positionH relativeFrom="column">
                  <wp:posOffset>9505315</wp:posOffset>
                </wp:positionH>
                <wp:positionV relativeFrom="paragraph">
                  <wp:posOffset>48260</wp:posOffset>
                </wp:positionV>
                <wp:extent cx="214630" cy="146050"/>
                <wp:effectExtent l="46990" t="76835" r="33655" b="100965"/>
                <wp:wrapNone/>
                <wp:docPr id="1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050"/>
                        </a:xfrm>
                        <a:prstGeom prst="rightArrow">
                          <a:avLst>
                            <a:gd name="adj1" fmla="val 50000"/>
                            <a:gd name="adj2" fmla="val 36739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7" o:spid="_x0000_s1026" type="#_x0000_t13" style="position:absolute;margin-left:748.45pt;margin-top:3.8pt;width:16.9pt;height:11.5pt;rotation:-2484910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14:paraId="0927664F" w14:textId="77777777" w:rsidR="00D8445E" w:rsidRDefault="00D8445E" w:rsidP="00D8445E"/>
    <w:p w14:paraId="478C8ECF" w14:textId="77777777"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3A0E9ED" wp14:editId="3F3B04BC">
                <wp:simplePos x="0" y="0"/>
                <wp:positionH relativeFrom="column">
                  <wp:posOffset>7285355</wp:posOffset>
                </wp:positionH>
                <wp:positionV relativeFrom="paragraph">
                  <wp:posOffset>130810</wp:posOffset>
                </wp:positionV>
                <wp:extent cx="214630" cy="146685"/>
                <wp:effectExtent l="38100" t="57150" r="0" b="81915"/>
                <wp:wrapNone/>
                <wp:docPr id="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13" style="position:absolute;margin-left:573.65pt;margin-top:10.3pt;width:16.9pt;height:11.55pt;rotation:-2484910fd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R+mAIAAEs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" fillcolor="#1f497d" strokecolor="#1f497d" strokeweight="3pt">
                <v:shadow on="t" color="#3f3151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317FC1" wp14:editId="43FEF8B0">
                <wp:simplePos x="0" y="0"/>
                <wp:positionH relativeFrom="column">
                  <wp:posOffset>50800</wp:posOffset>
                </wp:positionH>
                <wp:positionV relativeFrom="paragraph">
                  <wp:posOffset>80645</wp:posOffset>
                </wp:positionV>
                <wp:extent cx="2260600" cy="2025950"/>
                <wp:effectExtent l="19050" t="19050" r="44450" b="5080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2025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263ED7" w14:textId="77777777" w:rsidR="002E16B1" w:rsidRDefault="002E16B1" w:rsidP="002E16B1">
                            <w:r>
                              <w:t xml:space="preserve">Learning Target: </w:t>
                            </w:r>
                          </w:p>
                          <w:p w14:paraId="52457DCB" w14:textId="77777777" w:rsidR="00BA7D0D" w:rsidRDefault="00BA7D0D" w:rsidP="00BA7D0D">
                            <w:r>
                              <w:t>Multiplication and division problem structures provide different opportunities for students to make sense of these operations.</w:t>
                            </w:r>
                          </w:p>
                          <w:p w14:paraId="4EF7BDB8" w14:textId="77777777" w:rsidR="001F1865" w:rsidRDefault="001F1865" w:rsidP="00C579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3" o:spid="_x0000_s1032" style="position:absolute;margin-left:4pt;margin-top:6.35pt;width:178pt;height:15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" strokecolor="#4f81bd" strokeweight="3pt">
                <v:shadow on="t" color="#243f60" opacity=".5" offset="1pt"/>
                <v:textbox>
                  <w:txbxContent>
                    <w:p w:rsidR="002E16B1" w:rsidRDefault="002E16B1" w:rsidP="002E16B1">
                      <w:r>
                        <w:t xml:space="preserve">Learning Target: </w:t>
                      </w:r>
                    </w:p>
                    <w:p w:rsidR="00BA7D0D" w:rsidRDefault="00BA7D0D" w:rsidP="00BA7D0D">
                      <w:r>
                        <w:t>Multiplication and division problem structures provide different opportunities for students to make sense of these operations.</w:t>
                      </w:r>
                    </w:p>
                    <w:p w:rsidR="001F1865" w:rsidRDefault="001F1865" w:rsidP="00C57972"/>
                  </w:txbxContent>
                </v:textbox>
              </v:roundrect>
            </w:pict>
          </mc:Fallback>
        </mc:AlternateContent>
      </w:r>
    </w:p>
    <w:p w14:paraId="764F782F" w14:textId="77777777"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974F28" wp14:editId="72C4757D">
                <wp:simplePos x="0" y="0"/>
                <wp:positionH relativeFrom="column">
                  <wp:posOffset>7366000</wp:posOffset>
                </wp:positionH>
                <wp:positionV relativeFrom="paragraph">
                  <wp:posOffset>11430</wp:posOffset>
                </wp:positionV>
                <wp:extent cx="2136775" cy="3073400"/>
                <wp:effectExtent l="19050" t="304800" r="34925" b="50800"/>
                <wp:wrapNone/>
                <wp:docPr id="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6775" cy="3073400"/>
                        </a:xfrm>
                        <a:prstGeom prst="wedgeRectCallout">
                          <a:avLst>
                            <a:gd name="adj1" fmla="val -20421"/>
                            <a:gd name="adj2" fmla="val -58815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5AAEC8F" w14:textId="77777777" w:rsidR="000632A1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14:paraId="69421D7D" w14:textId="77777777" w:rsidR="00D33A2C" w:rsidRDefault="00766942" w:rsidP="00961F7B">
                            <w:pPr>
                              <w:spacing w:line="240" w:lineRule="auto"/>
                            </w:pPr>
                            <w:r>
                              <w:t xml:space="preserve">I can </w:t>
                            </w:r>
                            <w:r w:rsidR="00D33A2C">
                              <w:t>represent a conjecture using algebraic symbolism and use this to prove the conjecture.</w:t>
                            </w:r>
                          </w:p>
                          <w:p w14:paraId="287221B3" w14:textId="77777777" w:rsidR="00D33A2C" w:rsidRDefault="00D33A2C" w:rsidP="00961F7B">
                            <w:pPr>
                              <w:spacing w:line="240" w:lineRule="auto"/>
                            </w:pPr>
                          </w:p>
                          <w:p w14:paraId="3D8388F9" w14:textId="77777777" w:rsidR="001F1865" w:rsidRDefault="00ED2350" w:rsidP="00961F7B">
                            <w:pPr>
                              <w:spacing w:line="240" w:lineRule="auto"/>
                            </w:pPr>
                            <w:r>
                              <w:br/>
                            </w:r>
                          </w:p>
                          <w:p w14:paraId="7A2A9417" w14:textId="77777777" w:rsidR="000632A1" w:rsidRPr="0087428E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4E803C2D" w14:textId="77777777" w:rsidR="001F1865" w:rsidRDefault="00420DD2" w:rsidP="00961F7B">
                            <w:pPr>
                              <w:spacing w:line="240" w:lineRule="auto"/>
                            </w:pPr>
                            <w:r>
                              <w:t>Checklist: Use algebraic symbolism to represent and prove a conjecture.</w:t>
                            </w:r>
                          </w:p>
                          <w:p w14:paraId="28917413" w14:textId="77777777" w:rsidR="001F1865" w:rsidRPr="0087428E" w:rsidRDefault="001F1865" w:rsidP="00961F7B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89" o:spid="_x0000_s1033" type="#_x0000_t61" style="position:absolute;margin-left:580pt;margin-top:.9pt;width:168.25pt;height:2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" adj="6389,-1904" strokecolor="#9bbb59" strokeweight="3pt">
                <v:shadow on="t" color="#4e6128" opacity=".5" offset="1pt"/>
                <v:textbox inset="3.6pt,,3.6pt">
                  <w:txbxContent>
                    <w:p w:rsidR="000632A1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D33A2C" w:rsidRDefault="00766942" w:rsidP="00961F7B">
                      <w:pPr>
                        <w:spacing w:line="240" w:lineRule="auto"/>
                      </w:pPr>
                      <w:r>
                        <w:t xml:space="preserve">I can </w:t>
                      </w:r>
                      <w:r w:rsidR="00D33A2C">
                        <w:t>represent a conjecture using algebraic symbolism and use this to prove the conjecture.</w:t>
                      </w:r>
                    </w:p>
                    <w:p w:rsidR="00D33A2C" w:rsidRDefault="00D33A2C" w:rsidP="00961F7B">
                      <w:pPr>
                        <w:spacing w:line="240" w:lineRule="auto"/>
                      </w:pPr>
                    </w:p>
                    <w:p w:rsidR="001F1865" w:rsidRDefault="00ED2350" w:rsidP="00961F7B">
                      <w:pPr>
                        <w:spacing w:line="240" w:lineRule="auto"/>
                      </w:pPr>
                      <w:r>
                        <w:br/>
                      </w:r>
                    </w:p>
                    <w:p w:rsidR="000632A1" w:rsidRPr="0087428E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1F1865" w:rsidRDefault="00420DD2" w:rsidP="00961F7B">
                      <w:pPr>
                        <w:spacing w:line="240" w:lineRule="auto"/>
                      </w:pPr>
                      <w:r>
                        <w:t>Checklist: Use algebraic symbolism to represent and prove a conjecture.</w:t>
                      </w:r>
                    </w:p>
                    <w:p w:rsidR="001F1865" w:rsidRPr="0087428E" w:rsidRDefault="001F1865" w:rsidP="00961F7B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C06F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5DC32F2" wp14:editId="1B9B558B">
                <wp:simplePos x="0" y="0"/>
                <wp:positionH relativeFrom="column">
                  <wp:posOffset>9855200</wp:posOffset>
                </wp:positionH>
                <wp:positionV relativeFrom="paragraph">
                  <wp:posOffset>176530</wp:posOffset>
                </wp:positionV>
                <wp:extent cx="2016125" cy="4229100"/>
                <wp:effectExtent l="19050" t="19050" r="460375" b="57150"/>
                <wp:wrapNone/>
                <wp:docPr id="8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6125" cy="4229100"/>
                        </a:xfrm>
                        <a:prstGeom prst="wedgeRoundRectCallout">
                          <a:avLst>
                            <a:gd name="adj1" fmla="val 70282"/>
                            <a:gd name="adj2" fmla="val 2223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135763" w14:textId="77777777" w:rsidR="001F1865" w:rsidRDefault="001F1865" w:rsidP="00B03541">
                            <w:pPr>
                              <w:spacing w:after="0" w:line="240" w:lineRule="auto"/>
                            </w:pPr>
                            <w:r>
                              <w:t xml:space="preserve">Later </w:t>
                            </w:r>
                            <w:r w:rsidR="00B400DA">
                              <w:t>math concepts</w:t>
                            </w:r>
                            <w:r>
                              <w:t xml:space="preserve"> that build on this big idea include:</w:t>
                            </w:r>
                          </w:p>
                          <w:p w14:paraId="460C1B99" w14:textId="77777777" w:rsidR="005414A0" w:rsidRDefault="00AC06F1" w:rsidP="005414A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 xml:space="preserve">Multiplication and division with whole numbers and other rational numbers (fractions, decimals, </w:t>
                            </w:r>
                            <w:proofErr w:type="spellStart"/>
                            <w:r>
                              <w:t>percents</w:t>
                            </w:r>
                            <w:proofErr w:type="spellEnd"/>
                            <w:r>
                              <w:t>, integers).</w:t>
                            </w:r>
                          </w:p>
                          <w:p w14:paraId="598BA3FB" w14:textId="77777777" w:rsidR="005414A0" w:rsidRDefault="005414A0" w:rsidP="005414A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Functions</w:t>
                            </w:r>
                          </w:p>
                          <w:p w14:paraId="5D1EC77F" w14:textId="77777777" w:rsidR="005414A0" w:rsidRDefault="005414A0" w:rsidP="005414A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Work with expressions and equations</w:t>
                            </w:r>
                          </w:p>
                          <w:p w14:paraId="00D841E3" w14:textId="77777777" w:rsidR="005414A0" w:rsidRDefault="005414A0" w:rsidP="005414A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Geometry definitions and proofs</w:t>
                            </w:r>
                          </w:p>
                          <w:p w14:paraId="0364406A" w14:textId="77777777" w:rsidR="005414A0" w:rsidRDefault="005414A0" w:rsidP="005414A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 xml:space="preserve">All higher-level mathematics! </w:t>
                            </w:r>
                            <w:r>
                              <w:sym w:font="Wingdings" w:char="F04A"/>
                            </w:r>
                          </w:p>
                          <w:p w14:paraId="3807D6A9" w14:textId="77777777" w:rsidR="00AC06F1" w:rsidRDefault="00AC06F1" w:rsidP="00AC06F1">
                            <w:pPr>
                              <w:pStyle w:val="ListParagraph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34" o:spid="_x0000_s1034" type="#_x0000_t62" style="position:absolute;margin-left:776pt;margin-top:13.9pt;width:158.75pt;height:33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" adj="25981,15602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1F1865" w:rsidRDefault="001F1865" w:rsidP="00B03541">
                      <w:pPr>
                        <w:spacing w:after="0" w:line="240" w:lineRule="auto"/>
                      </w:pPr>
                      <w:r>
                        <w:t xml:space="preserve">Later </w:t>
                      </w:r>
                      <w:r w:rsidR="00B400DA">
                        <w:t>math concepts</w:t>
                      </w:r>
                      <w:r>
                        <w:t xml:space="preserve"> that build on this big idea include:</w:t>
                      </w:r>
                    </w:p>
                    <w:p w:rsidR="005414A0" w:rsidRDefault="00AC06F1" w:rsidP="005414A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 xml:space="preserve">Multiplication and division with whole numbers and other rational numbers (fractions, decimals, </w:t>
                      </w:r>
                      <w:proofErr w:type="spellStart"/>
                      <w:r>
                        <w:t>percents</w:t>
                      </w:r>
                      <w:proofErr w:type="spellEnd"/>
                      <w:r>
                        <w:t>, integers).</w:t>
                      </w:r>
                    </w:p>
                    <w:p w:rsidR="005414A0" w:rsidRDefault="005414A0" w:rsidP="005414A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Functions</w:t>
                      </w:r>
                    </w:p>
                    <w:p w:rsidR="005414A0" w:rsidRDefault="005414A0" w:rsidP="005414A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Work with expressions and equations</w:t>
                      </w:r>
                    </w:p>
                    <w:p w:rsidR="005414A0" w:rsidRDefault="005414A0" w:rsidP="005414A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Geometry definitions and proofs</w:t>
                      </w:r>
                    </w:p>
                    <w:p w:rsidR="005414A0" w:rsidRDefault="005414A0" w:rsidP="005414A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 xml:space="preserve">All higher-level mathematics! </w:t>
                      </w:r>
                      <w:r>
                        <w:sym w:font="Wingdings" w:char="F04A"/>
                      </w:r>
                    </w:p>
                    <w:p w:rsidR="00AC06F1" w:rsidRDefault="00AC06F1" w:rsidP="00AC06F1">
                      <w:pPr>
                        <w:pStyle w:val="ListParagraph"/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14:paraId="61C28CDF" w14:textId="77777777" w:rsidR="00D8445E" w:rsidRDefault="00D8445E" w:rsidP="00D8445E"/>
    <w:p w14:paraId="7FA33321" w14:textId="77777777"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12D7111" wp14:editId="37575C2A">
                <wp:simplePos x="0" y="0"/>
                <wp:positionH relativeFrom="column">
                  <wp:posOffset>5026025</wp:posOffset>
                </wp:positionH>
                <wp:positionV relativeFrom="paragraph">
                  <wp:posOffset>177800</wp:posOffset>
                </wp:positionV>
                <wp:extent cx="2136775" cy="3073400"/>
                <wp:effectExtent l="19050" t="304800" r="34925" b="50800"/>
                <wp:wrapNone/>
                <wp:docPr id="6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6775" cy="3073400"/>
                        </a:xfrm>
                        <a:prstGeom prst="wedgeRectCallout">
                          <a:avLst>
                            <a:gd name="adj1" fmla="val -20421"/>
                            <a:gd name="adj2" fmla="val -58815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2D62EF" w14:textId="77777777" w:rsidR="00ED2350" w:rsidRDefault="00ED2350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14:paraId="723918E7" w14:textId="77777777" w:rsidR="0002240F" w:rsidRDefault="00766942" w:rsidP="00961F7B">
                            <w:pPr>
                              <w:spacing w:line="240" w:lineRule="auto"/>
                            </w:pPr>
                            <w:r>
                              <w:t>I can</w:t>
                            </w:r>
                            <w:r w:rsidR="0002240F">
                              <w:t xml:space="preserve"> justify a conjecture with visual and contextual representations, both specific and general.</w:t>
                            </w:r>
                          </w:p>
                          <w:p w14:paraId="137D4AF6" w14:textId="77777777" w:rsidR="00961F7B" w:rsidRDefault="00ED2350" w:rsidP="00961F7B">
                            <w:pPr>
                              <w:spacing w:line="240" w:lineRule="auto"/>
                              <w:rPr>
                                <w:b/>
                              </w:rPr>
                            </w:pPr>
                            <w:r>
                              <w:br/>
                            </w:r>
                          </w:p>
                          <w:p w14:paraId="48B1685A" w14:textId="77777777" w:rsidR="00961F7B" w:rsidRDefault="00ED2350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58FD2C3F" w14:textId="77777777" w:rsidR="00ED2350" w:rsidRDefault="00420DD2" w:rsidP="00961F7B">
                            <w:pPr>
                              <w:spacing w:line="240" w:lineRule="auto"/>
                            </w:pPr>
                            <w:r>
                              <w:t>Checklist: Identify 2 contextual and 2 visual representations (1 specific and 1 general) for justifying a conjecture.</w:t>
                            </w:r>
                          </w:p>
                          <w:p w14:paraId="039747C7" w14:textId="77777777" w:rsidR="00ED2350" w:rsidRPr="0087428E" w:rsidRDefault="00ED2350" w:rsidP="00961F7B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61" style="position:absolute;margin-left:395.75pt;margin-top:14pt;width:168.25pt;height:24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" adj="6389,-1904" strokecolor="#9bbb59" strokeweight="3pt">
                <v:shadow on="t" color="#4e6128" opacity=".5" offset="1pt"/>
                <v:textbox inset="3.6pt,,3.6pt">
                  <w:txbxContent>
                    <w:p w:rsidR="00ED2350" w:rsidRDefault="00ED2350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02240F" w:rsidRDefault="00766942" w:rsidP="00961F7B">
                      <w:pPr>
                        <w:spacing w:line="240" w:lineRule="auto"/>
                      </w:pPr>
                      <w:r>
                        <w:t>I can</w:t>
                      </w:r>
                      <w:r w:rsidR="0002240F">
                        <w:t xml:space="preserve"> justify a conjecture with visual and contextual representations, both specific and general.</w:t>
                      </w:r>
                    </w:p>
                    <w:p w:rsidR="00961F7B" w:rsidRDefault="00ED2350" w:rsidP="00961F7B">
                      <w:pPr>
                        <w:spacing w:line="240" w:lineRule="auto"/>
                        <w:rPr>
                          <w:b/>
                        </w:rPr>
                      </w:pPr>
                      <w:r>
                        <w:br/>
                      </w:r>
                    </w:p>
                    <w:p w:rsidR="00961F7B" w:rsidRDefault="00ED2350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ED2350" w:rsidRDefault="00420DD2" w:rsidP="00961F7B">
                      <w:pPr>
                        <w:spacing w:line="240" w:lineRule="auto"/>
                      </w:pPr>
                      <w:r>
                        <w:t>Checklist: Identify 2 contextual and 2 visual representations (1 specific and 1 general) for justifying a conjecture.</w:t>
                      </w:r>
                    </w:p>
                    <w:p w:rsidR="00ED2350" w:rsidRPr="0087428E" w:rsidRDefault="00ED2350" w:rsidP="00961F7B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D777992" wp14:editId="5B7FA65C">
                <wp:simplePos x="0" y="0"/>
                <wp:positionH relativeFrom="column">
                  <wp:posOffset>4888230</wp:posOffset>
                </wp:positionH>
                <wp:positionV relativeFrom="paragraph">
                  <wp:posOffset>57150</wp:posOffset>
                </wp:positionV>
                <wp:extent cx="214630" cy="146685"/>
                <wp:effectExtent l="38100" t="57150" r="0" b="81915"/>
                <wp:wrapNone/>
                <wp:docPr id="1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13" style="position:absolute;margin-left:384.9pt;margin-top:4.5pt;width:16.9pt;height:11.55pt;rotation:-2484910fd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2temAIAAEw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14:paraId="32ED7D50" w14:textId="77777777" w:rsidR="00D8445E" w:rsidRDefault="00D8445E" w:rsidP="00D8445E"/>
    <w:p w14:paraId="5BED3782" w14:textId="77777777" w:rsidR="00D8445E" w:rsidRDefault="00D33A2C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B1E0CD6" wp14:editId="5ADF396B">
                <wp:simplePos x="0" y="0"/>
                <wp:positionH relativeFrom="column">
                  <wp:posOffset>7388225</wp:posOffset>
                </wp:positionH>
                <wp:positionV relativeFrom="paragraph">
                  <wp:posOffset>230505</wp:posOffset>
                </wp:positionV>
                <wp:extent cx="2149475" cy="0"/>
                <wp:effectExtent l="0" t="19050" r="22225" b="57150"/>
                <wp:wrapNone/>
                <wp:docPr id="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94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6" o:spid="_x0000_s1026" type="#_x0000_t32" style="position:absolute;margin-left:581.75pt;margin-top:18.15pt;width:169.2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" strokecolor="#9bbb59" strokeweight="2.5pt">
                <v:shadow on="t" color="#4e6128" opacity=".5" offset="1pt"/>
              </v:shape>
            </w:pict>
          </mc:Fallback>
        </mc:AlternateContent>
      </w:r>
      <w:r w:rsidR="00ED2350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AAA93E" wp14:editId="6E2B9486">
                <wp:simplePos x="0" y="0"/>
                <wp:positionH relativeFrom="column">
                  <wp:posOffset>2540000</wp:posOffset>
                </wp:positionH>
                <wp:positionV relativeFrom="paragraph">
                  <wp:posOffset>243205</wp:posOffset>
                </wp:positionV>
                <wp:extent cx="2247900" cy="2882900"/>
                <wp:effectExtent l="19050" t="228600" r="38100" b="50800"/>
                <wp:wrapNone/>
                <wp:docPr id="1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882900"/>
                        </a:xfrm>
                        <a:prstGeom prst="wedgeRectCallout">
                          <a:avLst>
                            <a:gd name="adj1" fmla="val -20014"/>
                            <a:gd name="adj2" fmla="val -56764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723162" w14:textId="77777777" w:rsidR="000632A1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14:paraId="48DD5012" w14:textId="77777777" w:rsidR="0002240F" w:rsidRDefault="00766942" w:rsidP="00961F7B">
                            <w:pPr>
                              <w:spacing w:line="240" w:lineRule="auto"/>
                            </w:pPr>
                            <w:r>
                              <w:t xml:space="preserve">I can </w:t>
                            </w:r>
                            <w:r w:rsidR="0002240F">
                              <w:t>formulate a conjecture to describe a pattern I’ve noticed in computation.</w:t>
                            </w:r>
                          </w:p>
                          <w:p w14:paraId="6D55A9B6" w14:textId="77777777" w:rsidR="0002240F" w:rsidRDefault="0002240F" w:rsidP="00961F7B">
                            <w:pPr>
                              <w:spacing w:line="240" w:lineRule="auto"/>
                            </w:pPr>
                          </w:p>
                          <w:p w14:paraId="0A5CAFE5" w14:textId="77777777" w:rsidR="001F1865" w:rsidRDefault="0002240F" w:rsidP="00961F7B">
                            <w:pPr>
                              <w:spacing w:line="240" w:lineRule="auto"/>
                            </w:pPr>
                            <w:r>
                              <w:t xml:space="preserve"> </w:t>
                            </w:r>
                          </w:p>
                          <w:p w14:paraId="20D49293" w14:textId="77777777" w:rsidR="000632A1" w:rsidRPr="0087428E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1607D597" w14:textId="77777777" w:rsidR="001F1865" w:rsidRPr="00420DD2" w:rsidRDefault="00420DD2" w:rsidP="00961F7B">
                            <w:pPr>
                              <w:spacing w:after="0" w:line="240" w:lineRule="auto"/>
                            </w:pPr>
                            <w:r w:rsidRPr="00420DD2">
                              <w:t>Checklist: Articulate a generalized conjecture from specific examples.</w:t>
                            </w:r>
                          </w:p>
                          <w:p w14:paraId="4599C092" w14:textId="77777777" w:rsidR="001F1865" w:rsidRDefault="001F1865" w:rsidP="00961F7B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36" type="#_x0000_t61" style="position:absolute;margin-left:200pt;margin-top:19.15pt;width:177pt;height:2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" adj="6477,-1461" strokecolor="#9bbb59" strokeweight="3pt">
                <v:shadow on="t" color="#4e6128" opacity=".5" offset="1pt"/>
                <v:textbox>
                  <w:txbxContent>
                    <w:p w:rsidR="000632A1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:rsidR="0002240F" w:rsidRDefault="00766942" w:rsidP="00961F7B">
                      <w:pPr>
                        <w:spacing w:line="240" w:lineRule="auto"/>
                      </w:pPr>
                      <w:r>
                        <w:t xml:space="preserve">I can </w:t>
                      </w:r>
                      <w:r w:rsidR="0002240F">
                        <w:t>formulate a conjecture to describe a pattern I’ve noticed in computation.</w:t>
                      </w:r>
                    </w:p>
                    <w:p w:rsidR="0002240F" w:rsidRDefault="0002240F" w:rsidP="00961F7B">
                      <w:pPr>
                        <w:spacing w:line="240" w:lineRule="auto"/>
                      </w:pPr>
                    </w:p>
                    <w:p w:rsidR="001F1865" w:rsidRDefault="0002240F" w:rsidP="00961F7B">
                      <w:pPr>
                        <w:spacing w:line="240" w:lineRule="auto"/>
                      </w:pPr>
                      <w:r>
                        <w:t xml:space="preserve"> </w:t>
                      </w:r>
                    </w:p>
                    <w:p w:rsidR="000632A1" w:rsidRPr="0087428E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1F1865" w:rsidRPr="00420DD2" w:rsidRDefault="00420DD2" w:rsidP="00961F7B">
                      <w:pPr>
                        <w:spacing w:after="0" w:line="240" w:lineRule="auto"/>
                      </w:pPr>
                      <w:r w:rsidRPr="00420DD2">
                        <w:t>Checklist: Articulate a generalized conjecture from specific examples.</w:t>
                      </w:r>
                    </w:p>
                    <w:p w:rsidR="001F1865" w:rsidRDefault="001F1865" w:rsidP="00961F7B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ED2350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8EDD331" wp14:editId="76CBB1AD">
                <wp:simplePos x="0" y="0"/>
                <wp:positionH relativeFrom="column">
                  <wp:posOffset>2429509</wp:posOffset>
                </wp:positionH>
                <wp:positionV relativeFrom="paragraph">
                  <wp:posOffset>36866</wp:posOffset>
                </wp:positionV>
                <wp:extent cx="214630" cy="146685"/>
                <wp:effectExtent l="38100" t="57150" r="0" b="81915"/>
                <wp:wrapNone/>
                <wp:docPr id="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13" style="position:absolute;margin-left:191.3pt;margin-top:2.9pt;width:16.9pt;height:11.55pt;rotation:-2484910fd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14:paraId="36776113" w14:textId="77777777" w:rsidR="00D8445E" w:rsidRDefault="00D8445E" w:rsidP="00D8445E"/>
    <w:p w14:paraId="1CD3F07E" w14:textId="77777777" w:rsidR="00D8445E" w:rsidRDefault="00BA7D0D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F6C207F" wp14:editId="7227A2A4">
                <wp:simplePos x="0" y="0"/>
                <wp:positionH relativeFrom="column">
                  <wp:posOffset>88900</wp:posOffset>
                </wp:positionH>
                <wp:positionV relativeFrom="paragraph">
                  <wp:posOffset>66675</wp:posOffset>
                </wp:positionV>
                <wp:extent cx="2184400" cy="2832100"/>
                <wp:effectExtent l="19050" t="190500" r="44450" b="63500"/>
                <wp:wrapNone/>
                <wp:docPr id="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4400" cy="2832100"/>
                        </a:xfrm>
                        <a:prstGeom prst="wedgeRectCallout">
                          <a:avLst>
                            <a:gd name="adj1" fmla="val -22551"/>
                            <a:gd name="adj2" fmla="val -55630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10B937" w14:textId="77777777" w:rsidR="001F1865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</w:t>
                            </w:r>
                            <w:r w:rsidR="001F1865">
                              <w:rPr>
                                <w:b/>
                              </w:rPr>
                              <w:t>:</w:t>
                            </w:r>
                          </w:p>
                          <w:p w14:paraId="279E2CAD" w14:textId="77777777" w:rsidR="001F1865" w:rsidRDefault="00BA7D0D" w:rsidP="00961F7B">
                            <w:pPr>
                              <w:spacing w:after="0" w:line="240" w:lineRule="auto"/>
                            </w:pPr>
                            <w:r>
                              <w:t>I can identify multiplication and division problems by their structure and apply these to rational numbers at my grade level.</w:t>
                            </w:r>
                          </w:p>
                          <w:p w14:paraId="7A24BD70" w14:textId="77777777" w:rsidR="00BA7D0D" w:rsidRDefault="00BA7D0D" w:rsidP="00961F7B">
                            <w:pPr>
                              <w:spacing w:after="0" w:line="240" w:lineRule="auto"/>
                            </w:pPr>
                          </w:p>
                          <w:p w14:paraId="6E8474A9" w14:textId="77777777" w:rsidR="00BA7D0D" w:rsidRDefault="00BA7D0D" w:rsidP="00961F7B">
                            <w:pPr>
                              <w:spacing w:after="0" w:line="240" w:lineRule="auto"/>
                            </w:pPr>
                          </w:p>
                          <w:p w14:paraId="6A7C64B6" w14:textId="77777777" w:rsidR="00BA7D0D" w:rsidRDefault="00BA7D0D" w:rsidP="00961F7B">
                            <w:pPr>
                              <w:spacing w:after="0" w:line="240" w:lineRule="auto"/>
                            </w:pPr>
                          </w:p>
                          <w:p w14:paraId="41309AEB" w14:textId="77777777" w:rsidR="001F1865" w:rsidRDefault="000632A1" w:rsidP="00961F7B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00B40C6E" w14:textId="77777777" w:rsidR="00961F7B" w:rsidRPr="00BA7D0D" w:rsidRDefault="00BA7D0D" w:rsidP="00BA7D0D">
                            <w:pPr>
                              <w:spacing w:line="240" w:lineRule="auto"/>
                            </w:pPr>
                            <w:r w:rsidRPr="00961F7B">
                              <w:t>Exit Slip: Choose two structures and write appropriate problems for your grade level.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37" type="#_x0000_t61" style="position:absolute;margin-left:7pt;margin-top:5.25pt;width:172pt;height:22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" adj="5929,-1216" strokecolor="#9bbb59" strokeweight="3pt">
                <v:shadow on="t" color="#4e6128" opacity=".5" offset="1pt"/>
                <v:textbox>
                  <w:txbxContent>
                    <w:p w:rsidR="001F1865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</w:t>
                      </w:r>
                      <w:r w:rsidR="001F1865">
                        <w:rPr>
                          <w:b/>
                        </w:rPr>
                        <w:t>:</w:t>
                      </w:r>
                    </w:p>
                    <w:p w:rsidR="001F1865" w:rsidRDefault="00BA7D0D" w:rsidP="00961F7B">
                      <w:pPr>
                        <w:spacing w:after="0" w:line="240" w:lineRule="auto"/>
                      </w:pPr>
                      <w:r>
                        <w:t>I can identify multiplication and division problems by their structure and apply these to rational numbers at my grade level.</w:t>
                      </w:r>
                    </w:p>
                    <w:p w:rsidR="00BA7D0D" w:rsidRDefault="00BA7D0D" w:rsidP="00961F7B">
                      <w:pPr>
                        <w:spacing w:after="0" w:line="240" w:lineRule="auto"/>
                      </w:pPr>
                    </w:p>
                    <w:p w:rsidR="00BA7D0D" w:rsidRDefault="00BA7D0D" w:rsidP="00961F7B">
                      <w:pPr>
                        <w:spacing w:after="0" w:line="240" w:lineRule="auto"/>
                      </w:pPr>
                    </w:p>
                    <w:p w:rsidR="00BA7D0D" w:rsidRDefault="00BA7D0D" w:rsidP="00961F7B">
                      <w:pPr>
                        <w:spacing w:after="0" w:line="240" w:lineRule="auto"/>
                      </w:pPr>
                    </w:p>
                    <w:p w:rsidR="001F1865" w:rsidRDefault="000632A1" w:rsidP="00961F7B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:rsidR="00961F7B" w:rsidRPr="00BA7D0D" w:rsidRDefault="00BA7D0D" w:rsidP="00BA7D0D">
                      <w:pPr>
                        <w:spacing w:line="240" w:lineRule="auto"/>
                      </w:pPr>
                      <w:r w:rsidRPr="00961F7B">
                        <w:t>Exit Slip: Choose two structures and write appropriate problems for your grade level.</w:t>
                      </w:r>
                    </w:p>
                  </w:txbxContent>
                </v:textbox>
              </v:shape>
            </w:pict>
          </mc:Fallback>
        </mc:AlternateContent>
      </w:r>
      <w:r w:rsidR="00961F7B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5976D2E" wp14:editId="4D446470">
                <wp:simplePos x="0" y="0"/>
                <wp:positionH relativeFrom="column">
                  <wp:posOffset>5016500</wp:posOffset>
                </wp:positionH>
                <wp:positionV relativeFrom="paragraph">
                  <wp:posOffset>244475</wp:posOffset>
                </wp:positionV>
                <wp:extent cx="2149475" cy="0"/>
                <wp:effectExtent l="0" t="19050" r="22225" b="57150"/>
                <wp:wrapNone/>
                <wp:docPr id="11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94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6" o:spid="_x0000_s1026" type="#_x0000_t32" style="position:absolute;margin-left:395pt;margin-top:19.25pt;width:169.25pt;height:0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" strokecolor="#9bbb59" strokeweight="2.5pt">
                <v:shadow on="t" color="#4e6128" opacity=".5" offset="1pt"/>
              </v:shape>
            </w:pict>
          </mc:Fallback>
        </mc:AlternateContent>
      </w:r>
    </w:p>
    <w:p w14:paraId="09BDDC68" w14:textId="77777777" w:rsidR="00D8445E" w:rsidRDefault="00D8445E" w:rsidP="00D8445E"/>
    <w:p w14:paraId="53BD31F6" w14:textId="77777777" w:rsidR="00D8445E" w:rsidRDefault="00D8445E" w:rsidP="00D8445E"/>
    <w:p w14:paraId="1C327C57" w14:textId="77777777" w:rsidR="00D8445E" w:rsidRDefault="00ED235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3CDF7B9" wp14:editId="1FA568A6">
                <wp:simplePos x="0" y="0"/>
                <wp:positionH relativeFrom="column">
                  <wp:posOffset>2552700</wp:posOffset>
                </wp:positionH>
                <wp:positionV relativeFrom="paragraph">
                  <wp:posOffset>12065</wp:posOffset>
                </wp:positionV>
                <wp:extent cx="2247900" cy="0"/>
                <wp:effectExtent l="0" t="19050" r="19050" b="57150"/>
                <wp:wrapNone/>
                <wp:docPr id="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201pt;margin-top:.95pt;width:17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" strokecolor="#9bbb59" strokeweight="2.5pt">
                <v:shadow on="t" color="#4e6128" opacity=".5" offset="1pt"/>
              </v:shape>
            </w:pict>
          </mc:Fallback>
        </mc:AlternateContent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  <w:r w:rsidR="00944EC0">
        <w:tab/>
      </w:r>
    </w:p>
    <w:p w14:paraId="57D8E481" w14:textId="77777777" w:rsidR="00D8445E" w:rsidRDefault="00961F7B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7AC661F" wp14:editId="1BD6877C">
                <wp:simplePos x="0" y="0"/>
                <wp:positionH relativeFrom="column">
                  <wp:posOffset>101600</wp:posOffset>
                </wp:positionH>
                <wp:positionV relativeFrom="paragraph">
                  <wp:posOffset>171450</wp:posOffset>
                </wp:positionV>
                <wp:extent cx="2209800" cy="0"/>
                <wp:effectExtent l="0" t="19050" r="19050" b="57150"/>
                <wp:wrapNone/>
                <wp:docPr id="1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8pt;margin-top:13.5pt;width:174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" strokecolor="#9bbb59" strokeweight="2.5pt">
                <v:shadow on="t" color="#4e6128" opacity=".5" offset="1pt"/>
              </v:shape>
            </w:pict>
          </mc:Fallback>
        </mc:AlternateContent>
      </w:r>
    </w:p>
    <w:p w14:paraId="36C30CF8" w14:textId="77777777" w:rsidR="00D8445E" w:rsidRDefault="00D8445E" w:rsidP="00D8445E"/>
    <w:p w14:paraId="73D55358" w14:textId="77777777" w:rsidR="00D8445E" w:rsidRDefault="00D8445E" w:rsidP="00D8445E"/>
    <w:sectPr w:rsidR="00D8445E" w:rsidSect="00D8445E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30AA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63E2E"/>
    <w:multiLevelType w:val="hybridMultilevel"/>
    <w:tmpl w:val="3154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F1AD9"/>
    <w:multiLevelType w:val="hybridMultilevel"/>
    <w:tmpl w:val="52AC0BBC"/>
    <w:lvl w:ilvl="0" w:tplc="65BAF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964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67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6C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2A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6C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987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2E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88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C801720"/>
    <w:multiLevelType w:val="hybridMultilevel"/>
    <w:tmpl w:val="96E664AE"/>
    <w:lvl w:ilvl="0" w:tplc="EB28E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C5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068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BCB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425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78E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E43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A2B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4E6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66C28CD"/>
    <w:multiLevelType w:val="hybridMultilevel"/>
    <w:tmpl w:val="F1805E20"/>
    <w:lvl w:ilvl="0" w:tplc="7652C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BC9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481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F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DE3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84C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201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CA3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2A5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907239D"/>
    <w:multiLevelType w:val="hybridMultilevel"/>
    <w:tmpl w:val="0084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E248C"/>
    <w:multiLevelType w:val="hybridMultilevel"/>
    <w:tmpl w:val="B4B4D5E8"/>
    <w:lvl w:ilvl="0" w:tplc="AC00E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607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4A8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AC6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44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FC7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D8E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5E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18C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E370BB3"/>
    <w:multiLevelType w:val="hybridMultilevel"/>
    <w:tmpl w:val="114628A4"/>
    <w:lvl w:ilvl="0" w:tplc="7F3A4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4E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C65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7C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E09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F63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60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0B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EA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1D4151B"/>
    <w:multiLevelType w:val="hybridMultilevel"/>
    <w:tmpl w:val="FFE2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A1"/>
    <w:rsid w:val="0002240F"/>
    <w:rsid w:val="000632A1"/>
    <w:rsid w:val="000F3293"/>
    <w:rsid w:val="00164017"/>
    <w:rsid w:val="001E5A67"/>
    <w:rsid w:val="001F1865"/>
    <w:rsid w:val="002015EA"/>
    <w:rsid w:val="00220785"/>
    <w:rsid w:val="002E16B1"/>
    <w:rsid w:val="002E6E93"/>
    <w:rsid w:val="00346494"/>
    <w:rsid w:val="003D7AAE"/>
    <w:rsid w:val="003F5534"/>
    <w:rsid w:val="00420DD2"/>
    <w:rsid w:val="004B7144"/>
    <w:rsid w:val="004F3EAC"/>
    <w:rsid w:val="005414A0"/>
    <w:rsid w:val="00572C03"/>
    <w:rsid w:val="005B1FCC"/>
    <w:rsid w:val="00617105"/>
    <w:rsid w:val="006379DE"/>
    <w:rsid w:val="00647E58"/>
    <w:rsid w:val="00671A67"/>
    <w:rsid w:val="007333F9"/>
    <w:rsid w:val="00766942"/>
    <w:rsid w:val="007A69C0"/>
    <w:rsid w:val="007E3DCE"/>
    <w:rsid w:val="0087428E"/>
    <w:rsid w:val="008A3EEA"/>
    <w:rsid w:val="008F7513"/>
    <w:rsid w:val="00944EC0"/>
    <w:rsid w:val="00961F7B"/>
    <w:rsid w:val="009B2C0B"/>
    <w:rsid w:val="00A72FC5"/>
    <w:rsid w:val="00AB7D24"/>
    <w:rsid w:val="00AC06F1"/>
    <w:rsid w:val="00AF139B"/>
    <w:rsid w:val="00B03541"/>
    <w:rsid w:val="00B37503"/>
    <w:rsid w:val="00B400DA"/>
    <w:rsid w:val="00B65D24"/>
    <w:rsid w:val="00BA7D0D"/>
    <w:rsid w:val="00BE31E7"/>
    <w:rsid w:val="00C07BEC"/>
    <w:rsid w:val="00C57972"/>
    <w:rsid w:val="00C82FC1"/>
    <w:rsid w:val="00CB6B96"/>
    <w:rsid w:val="00CB79A0"/>
    <w:rsid w:val="00D066B9"/>
    <w:rsid w:val="00D33472"/>
    <w:rsid w:val="00D33A2C"/>
    <w:rsid w:val="00D404A4"/>
    <w:rsid w:val="00D8445E"/>
    <w:rsid w:val="00E83A0D"/>
    <w:rsid w:val="00ED2350"/>
    <w:rsid w:val="00EF6342"/>
    <w:rsid w:val="00F332FE"/>
    <w:rsid w:val="00F507A2"/>
    <w:rsid w:val="00F5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none [3206]" strokecolor="none [3041]">
      <v:fill color="none [3206]"/>
      <v:stroke color="none [3041]" weight="3pt"/>
      <v:shadow on="t" type="perspective" color="none [1606]" opacity=".5" offset="1pt" offset2="-1pt"/>
      <o:colormru v:ext="edit" colors="#f9d22b"/>
    </o:shapedefaults>
    <o:shapelayout v:ext="edit">
      <o:idmap v:ext="edit" data="1"/>
    </o:shapelayout>
  </w:shapeDefaults>
  <w:decimalSymbol w:val="."/>
  <w:listSeparator w:val=","/>
  <w14:docId w14:val="63565E5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9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5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7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4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athy%20J\Learning%20Progression\Labled%20Learning%20Progres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F:\Kathy J\Learning Progression\Labled Learning Progression.dot</Template>
  <TotalTime>1</TotalTime>
  <Pages>1</Pages>
  <Words>8</Words>
  <Characters>51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Olympic Educational Service District 114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Darrow-Joiner</dc:creator>
  <cp:lastModifiedBy>Microsoft Office User</cp:lastModifiedBy>
  <cp:revision>2</cp:revision>
  <cp:lastPrinted>2011-10-03T19:10:00Z</cp:lastPrinted>
  <dcterms:created xsi:type="dcterms:W3CDTF">2016-01-25T14:50:00Z</dcterms:created>
  <dcterms:modified xsi:type="dcterms:W3CDTF">2016-01-25T14:50:00Z</dcterms:modified>
</cp:coreProperties>
</file>